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69C" w:rsidRDefault="00CC769C" w:rsidP="00CC769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George WESTHORP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CC769C" w:rsidRDefault="00CC769C" w:rsidP="00CC769C">
      <w:pPr>
        <w:pStyle w:val="NoSpacing"/>
        <w:rPr>
          <w:rStyle w:val="Hyperlink"/>
          <w:color w:val="auto"/>
          <w:u w:val="none"/>
        </w:rPr>
      </w:pPr>
    </w:p>
    <w:p w:rsidR="00CC769C" w:rsidRDefault="00CC769C" w:rsidP="00CC769C">
      <w:pPr>
        <w:pStyle w:val="NoSpacing"/>
        <w:rPr>
          <w:rStyle w:val="Hyperlink"/>
          <w:color w:val="auto"/>
          <w:u w:val="none"/>
        </w:rPr>
      </w:pPr>
    </w:p>
    <w:p w:rsidR="00CC769C" w:rsidRDefault="00CC769C" w:rsidP="00CC769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He and others made a plaint of trespass and taking against Christopher</w:t>
      </w:r>
    </w:p>
    <w:p w:rsidR="00CC769C" w:rsidRDefault="00CC769C" w:rsidP="00CC769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Clay of Pickering(q.v.).</w:t>
      </w:r>
    </w:p>
    <w:p w:rsidR="00CC769C" w:rsidRDefault="00CC769C" w:rsidP="00CC769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CC769C" w:rsidRDefault="00CC769C" w:rsidP="00CC769C">
      <w:pPr>
        <w:pStyle w:val="NoSpacing"/>
        <w:rPr>
          <w:rStyle w:val="Hyperlink"/>
          <w:color w:val="auto"/>
          <w:u w:val="none"/>
        </w:rPr>
      </w:pPr>
    </w:p>
    <w:p w:rsidR="00CC769C" w:rsidRDefault="00CC769C" w:rsidP="00CC769C">
      <w:pPr>
        <w:pStyle w:val="NoSpacing"/>
        <w:rPr>
          <w:rStyle w:val="Hyperlink"/>
          <w:color w:val="auto"/>
          <w:u w:val="none"/>
        </w:rPr>
      </w:pPr>
    </w:p>
    <w:p w:rsidR="00CC769C" w:rsidRDefault="00CC769C" w:rsidP="00CC769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May 2016</w:t>
      </w:r>
    </w:p>
    <w:p w:rsidR="006B2F86" w:rsidRPr="00E71FC3" w:rsidRDefault="00CC769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69C" w:rsidRDefault="00CC769C" w:rsidP="00E71FC3">
      <w:pPr>
        <w:spacing w:after="0" w:line="240" w:lineRule="auto"/>
      </w:pPr>
      <w:r>
        <w:separator/>
      </w:r>
    </w:p>
  </w:endnote>
  <w:endnote w:type="continuationSeparator" w:id="0">
    <w:p w:rsidR="00CC769C" w:rsidRDefault="00CC76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69C" w:rsidRDefault="00CC769C" w:rsidP="00E71FC3">
      <w:pPr>
        <w:spacing w:after="0" w:line="240" w:lineRule="auto"/>
      </w:pPr>
      <w:r>
        <w:separator/>
      </w:r>
    </w:p>
  </w:footnote>
  <w:footnote w:type="continuationSeparator" w:id="0">
    <w:p w:rsidR="00CC769C" w:rsidRDefault="00CC76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69C"/>
    <w:rsid w:val="001A7C09"/>
    <w:rsid w:val="00733BE7"/>
    <w:rsid w:val="00AB52E8"/>
    <w:rsid w:val="00B16D3F"/>
    <w:rsid w:val="00CC769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D13ACD-4436-4D8A-8461-1BCD58E0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C76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2016-09-23T19:13:00Z</dcterms:created>
  <dcterms:modified xsi:type="dcterms:W3CDTF">2016-09-23T19:13:00Z</dcterms:modified>
</cp:coreProperties>
</file>